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C1120" w14:textId="77777777" w:rsidR="00E04677" w:rsidRDefault="00E04677" w:rsidP="00E046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KIRKMAN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5169B9D0" w14:textId="0145554F" w:rsidR="00E04677" w:rsidRDefault="00E04677" w:rsidP="00E046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North Ferriby</w:t>
      </w:r>
      <w:r>
        <w:rPr>
          <w:rFonts w:ascii="Times New Roman" w:hAnsi="Times New Roman" w:cs="Times New Roman"/>
          <w:sz w:val="24"/>
          <w:szCs w:val="24"/>
        </w:rPr>
        <w:t xml:space="preserve"> Priory.</w:t>
      </w:r>
    </w:p>
    <w:p w14:paraId="600A3B73" w14:textId="77777777" w:rsidR="00E04677" w:rsidRDefault="00E04677" w:rsidP="00E046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979149" w14:textId="77777777" w:rsidR="00E04677" w:rsidRDefault="00E04677" w:rsidP="00E046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AD3D36" w14:textId="77777777" w:rsidR="00E04677" w:rsidRDefault="00E04677" w:rsidP="00E046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Jun.1484</w:t>
      </w:r>
      <w:r>
        <w:rPr>
          <w:rFonts w:ascii="Times New Roman" w:hAnsi="Times New Roman" w:cs="Times New Roman"/>
          <w:sz w:val="24"/>
          <w:szCs w:val="24"/>
        </w:rPr>
        <w:tab/>
        <w:t>He was ordained deacon in the church of the Carmelites in York by</w:t>
      </w:r>
    </w:p>
    <w:p w14:paraId="59123A73" w14:textId="77777777" w:rsidR="00E04677" w:rsidRDefault="00E04677" w:rsidP="00E046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Egremont, Bishop of Dromore(q.v.).</w:t>
      </w:r>
    </w:p>
    <w:p w14:paraId="2B5934F5" w14:textId="77777777" w:rsidR="00E04677" w:rsidRDefault="00E04677" w:rsidP="00E046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p.100)</w:t>
      </w:r>
    </w:p>
    <w:p w14:paraId="1851530E" w14:textId="77777777" w:rsidR="00E04677" w:rsidRDefault="00E04677" w:rsidP="00E046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EBEE78" w14:textId="77777777" w:rsidR="00E04677" w:rsidRDefault="00E04677" w:rsidP="00E046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2835C8" w14:textId="77777777" w:rsidR="00E04677" w:rsidRPr="00E16E2D" w:rsidRDefault="00E04677" w:rsidP="00E046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April 2021</w:t>
      </w:r>
    </w:p>
    <w:p w14:paraId="09286A50" w14:textId="11A3F860" w:rsidR="00BA00AB" w:rsidRPr="00E0467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046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74928" w14:textId="77777777" w:rsidR="00E04677" w:rsidRDefault="00E04677" w:rsidP="009139A6">
      <w:r>
        <w:separator/>
      </w:r>
    </w:p>
  </w:endnote>
  <w:endnote w:type="continuationSeparator" w:id="0">
    <w:p w14:paraId="697A4E72" w14:textId="77777777" w:rsidR="00E04677" w:rsidRDefault="00E0467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7EDF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BEDD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B4E2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341BF" w14:textId="77777777" w:rsidR="00E04677" w:rsidRDefault="00E04677" w:rsidP="009139A6">
      <w:r>
        <w:separator/>
      </w:r>
    </w:p>
  </w:footnote>
  <w:footnote w:type="continuationSeparator" w:id="0">
    <w:p w14:paraId="4FF3151B" w14:textId="77777777" w:rsidR="00E04677" w:rsidRDefault="00E0467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AF65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07D7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63E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67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04677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81A69"/>
  <w15:chartTrackingRefBased/>
  <w15:docId w15:val="{AC012A01-12C9-4048-B147-73CB5C80B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2021-04-21T15:29:00Z</dcterms:created>
  <dcterms:modified xsi:type="dcterms:W3CDTF">2021-04-21T15:33:00Z</dcterms:modified>
</cp:coreProperties>
</file>